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EB87" w14:textId="77777777" w:rsidR="00397492" w:rsidRPr="00397492" w:rsidRDefault="00997F14" w:rsidP="0039749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18A5F2D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397492" w:rsidRPr="0039749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FC17FDE" w14:textId="77777777" w:rsidR="00397492" w:rsidRPr="00397492" w:rsidRDefault="00397492" w:rsidP="0039749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9749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D536227" w14:textId="77777777" w:rsidR="00397492" w:rsidRPr="00397492" w:rsidRDefault="00397492" w:rsidP="0039749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9749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2E971C6" w14:textId="77777777" w:rsidR="00397492" w:rsidRPr="00397492" w:rsidRDefault="00397492" w:rsidP="00397492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97492">
        <w:rPr>
          <w:rFonts w:ascii="Corbel" w:hAnsi="Corbel"/>
          <w:i/>
          <w:sz w:val="20"/>
          <w:szCs w:val="20"/>
          <w:lang w:eastAsia="ar-SA"/>
        </w:rPr>
        <w:t>(skrajne daty</w:t>
      </w:r>
      <w:r w:rsidRPr="00397492">
        <w:rPr>
          <w:rFonts w:ascii="Corbel" w:hAnsi="Corbel"/>
          <w:sz w:val="20"/>
          <w:szCs w:val="20"/>
          <w:lang w:eastAsia="ar-SA"/>
        </w:rPr>
        <w:t>)</w:t>
      </w:r>
    </w:p>
    <w:p w14:paraId="40BE794B" w14:textId="77777777" w:rsidR="00397492" w:rsidRPr="00397492" w:rsidRDefault="00397492" w:rsidP="0039749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97492">
        <w:rPr>
          <w:rFonts w:ascii="Corbel" w:hAnsi="Corbel"/>
          <w:sz w:val="20"/>
          <w:szCs w:val="20"/>
          <w:lang w:eastAsia="ar-SA"/>
        </w:rPr>
        <w:t>Rok akademicki 2024/2025</w:t>
      </w:r>
    </w:p>
    <w:bookmarkEnd w:id="0"/>
    <w:p w14:paraId="0E795B13" w14:textId="77777777" w:rsidR="00397492" w:rsidRDefault="0039749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8C3044" w14:textId="4F947C82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ED9C7" w14:textId="77777777" w:rsidTr="04CB3DB2">
        <w:tc>
          <w:tcPr>
            <w:tcW w:w="2694" w:type="dxa"/>
            <w:vAlign w:val="center"/>
          </w:tcPr>
          <w:p w14:paraId="242462B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EBE14C" w14:textId="77777777" w:rsidR="0085747A" w:rsidRPr="009C54AE" w:rsidRDefault="00760C6F" w:rsidP="04CB3DB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4CB3DB2">
              <w:rPr>
                <w:rFonts w:ascii="Corbel" w:hAnsi="Corbel"/>
                <w:bCs/>
                <w:sz w:val="24"/>
                <w:szCs w:val="24"/>
              </w:rPr>
              <w:t>Prawo organizacji pozarządowych</w:t>
            </w:r>
          </w:p>
        </w:tc>
      </w:tr>
      <w:tr w:rsidR="0085747A" w:rsidRPr="009C54AE" w14:paraId="43925F84" w14:textId="77777777" w:rsidTr="04CB3DB2">
        <w:tc>
          <w:tcPr>
            <w:tcW w:w="2694" w:type="dxa"/>
            <w:vAlign w:val="center"/>
          </w:tcPr>
          <w:p w14:paraId="766597D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7EBFD7" w14:textId="77777777" w:rsidR="0085747A" w:rsidRPr="009C54AE" w:rsidRDefault="002673CD" w:rsidP="00760C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</w:t>
            </w:r>
            <w:r w:rsidR="00760C6F">
              <w:rPr>
                <w:rFonts w:ascii="Corbel" w:hAnsi="Corbel"/>
                <w:b w:val="0"/>
                <w:sz w:val="24"/>
                <w:szCs w:val="24"/>
              </w:rPr>
              <w:t>52</w:t>
            </w:r>
          </w:p>
        </w:tc>
      </w:tr>
      <w:tr w:rsidR="00D11808" w:rsidRPr="009C54AE" w14:paraId="1F9AFA56" w14:textId="77777777" w:rsidTr="04CB3DB2">
        <w:tc>
          <w:tcPr>
            <w:tcW w:w="2694" w:type="dxa"/>
            <w:vAlign w:val="center"/>
          </w:tcPr>
          <w:p w14:paraId="61671E92" w14:textId="77777777" w:rsidR="00D11808" w:rsidRPr="009C54AE" w:rsidRDefault="00D11808" w:rsidP="00D1180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0CBC27" w14:textId="49A66445" w:rsidR="00D11808" w:rsidRPr="009C54AE" w:rsidRDefault="00D11808" w:rsidP="04CB3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CB3DB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11808" w:rsidRPr="009C54AE" w14:paraId="5CB067B4" w14:textId="77777777" w:rsidTr="04CB3DB2">
        <w:tc>
          <w:tcPr>
            <w:tcW w:w="2694" w:type="dxa"/>
            <w:vAlign w:val="center"/>
          </w:tcPr>
          <w:p w14:paraId="17828ABD" w14:textId="77777777" w:rsidR="00D11808" w:rsidRPr="009C54AE" w:rsidRDefault="00D11808" w:rsidP="00D118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1131CE" w14:textId="0F6196D1" w:rsidR="00D11808" w:rsidRPr="009C54AE" w:rsidRDefault="2492AE61" w:rsidP="04CB3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CB3DB2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416F8D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4CB3DB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11808" w:rsidRPr="04CB3DB2">
              <w:rPr>
                <w:rFonts w:ascii="Corbel" w:hAnsi="Corbel"/>
                <w:b w:val="0"/>
                <w:sz w:val="24"/>
                <w:szCs w:val="24"/>
              </w:rPr>
              <w:t>Zakład Nauki o Administracji</w:t>
            </w:r>
          </w:p>
        </w:tc>
      </w:tr>
      <w:tr w:rsidR="00D11808" w:rsidRPr="009C54AE" w14:paraId="3068AEF3" w14:textId="77777777" w:rsidTr="04CB3DB2">
        <w:tc>
          <w:tcPr>
            <w:tcW w:w="2694" w:type="dxa"/>
            <w:vAlign w:val="center"/>
          </w:tcPr>
          <w:p w14:paraId="7687433F" w14:textId="77777777" w:rsidR="00D11808" w:rsidRPr="009C54AE" w:rsidRDefault="00D11808" w:rsidP="00D118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2BC671" w14:textId="4C551F60" w:rsidR="00D11808" w:rsidRPr="009C54AE" w:rsidRDefault="00D11808" w:rsidP="00D118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D11808" w:rsidRPr="009C54AE" w14:paraId="276DB890" w14:textId="77777777" w:rsidTr="04CB3DB2">
        <w:tc>
          <w:tcPr>
            <w:tcW w:w="2694" w:type="dxa"/>
            <w:vAlign w:val="center"/>
          </w:tcPr>
          <w:p w14:paraId="3B0C6836" w14:textId="77777777" w:rsidR="00D11808" w:rsidRPr="009C54AE" w:rsidRDefault="00D11808" w:rsidP="00D118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06A17A" w14:textId="65153384" w:rsidR="00D11808" w:rsidRPr="009C54AE" w:rsidRDefault="00D11808" w:rsidP="00D118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38829424" w14:textId="77777777" w:rsidTr="04CB3DB2">
        <w:tc>
          <w:tcPr>
            <w:tcW w:w="2694" w:type="dxa"/>
            <w:vAlign w:val="center"/>
          </w:tcPr>
          <w:p w14:paraId="374E2D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D3D0200" w14:textId="77777777" w:rsidR="0085747A" w:rsidRPr="009C54AE" w:rsidRDefault="002673CD" w:rsidP="002673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FA0579C" w14:textId="77777777" w:rsidTr="04CB3DB2">
        <w:tc>
          <w:tcPr>
            <w:tcW w:w="2694" w:type="dxa"/>
            <w:vAlign w:val="center"/>
          </w:tcPr>
          <w:p w14:paraId="0479F0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503033E" w14:textId="77777777" w:rsidR="0085747A" w:rsidRPr="009C54AE" w:rsidRDefault="00760C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673C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7BB08CE" w14:textId="77777777" w:rsidTr="04CB3DB2">
        <w:tc>
          <w:tcPr>
            <w:tcW w:w="2694" w:type="dxa"/>
            <w:vAlign w:val="center"/>
          </w:tcPr>
          <w:p w14:paraId="754DDFB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78BC2C0" w14:textId="2295F38F" w:rsidR="0085747A" w:rsidRPr="009C54AE" w:rsidRDefault="00416F8D" w:rsidP="34A00F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760C6F" w:rsidRPr="04CB3DB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673CD" w:rsidRPr="04CB3DB2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  <w:r w:rsidR="000916E9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01818622" w14:textId="77777777" w:rsidTr="04CB3DB2">
        <w:tc>
          <w:tcPr>
            <w:tcW w:w="2694" w:type="dxa"/>
            <w:vAlign w:val="center"/>
          </w:tcPr>
          <w:p w14:paraId="3D4DA4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6AC77EC" w14:textId="77777777" w:rsidR="0085747A" w:rsidRPr="009C54AE" w:rsidRDefault="00760C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F2E20DC" w14:textId="77777777" w:rsidTr="04CB3DB2">
        <w:tc>
          <w:tcPr>
            <w:tcW w:w="2694" w:type="dxa"/>
            <w:vAlign w:val="center"/>
          </w:tcPr>
          <w:p w14:paraId="6103815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E84FEC1" w14:textId="77777777" w:rsidR="00923D7D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DB17FF1" w14:textId="77777777" w:rsidTr="04CB3DB2">
        <w:tc>
          <w:tcPr>
            <w:tcW w:w="2694" w:type="dxa"/>
            <w:vAlign w:val="center"/>
          </w:tcPr>
          <w:p w14:paraId="17AF5D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987AF3" w14:textId="77777777" w:rsidR="0085747A" w:rsidRPr="009C54AE" w:rsidRDefault="002673CD" w:rsidP="002673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9343D8" w:rsidRPr="009C54AE" w14:paraId="7A69DE2A" w14:textId="77777777" w:rsidTr="04CB3DB2">
        <w:tc>
          <w:tcPr>
            <w:tcW w:w="2694" w:type="dxa"/>
            <w:vAlign w:val="center"/>
          </w:tcPr>
          <w:p w14:paraId="3D85F4DA" w14:textId="77777777" w:rsidR="009343D8" w:rsidRPr="009C54AE" w:rsidRDefault="009343D8" w:rsidP="009343D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70F20CB" w14:textId="42702212" w:rsidR="009343D8" w:rsidRPr="009C54AE" w:rsidRDefault="009343D8" w:rsidP="009343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14:paraId="4A7CE9F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1BDC35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FB388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42CEDAA7" w14:textId="77777777" w:rsidTr="18A5F2DA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19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3FBBD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A20" w14:textId="77777777" w:rsidR="00015B8F" w:rsidRPr="009C54AE" w:rsidRDefault="00015B8F" w:rsidP="18A5F2D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8A5F2DA">
              <w:rPr>
                <w:rFonts w:ascii="Corbel" w:hAnsi="Corbel"/>
              </w:rPr>
              <w:t>Wykł</w:t>
            </w:r>
            <w:proofErr w:type="spellEnd"/>
            <w:r w:rsidRPr="18A5F2DA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EA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F025" w14:textId="77777777" w:rsidR="00015B8F" w:rsidRPr="009C54AE" w:rsidRDefault="00015B8F" w:rsidP="18A5F2D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8A5F2DA">
              <w:rPr>
                <w:rFonts w:ascii="Corbel" w:hAnsi="Corbel"/>
              </w:rPr>
              <w:t>Konw</w:t>
            </w:r>
            <w:proofErr w:type="spellEnd"/>
            <w:r w:rsidRPr="18A5F2DA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9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1E41" w14:textId="77777777" w:rsidR="00015B8F" w:rsidRPr="009C54AE" w:rsidRDefault="00015B8F" w:rsidP="18A5F2D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8A5F2DA">
              <w:rPr>
                <w:rFonts w:ascii="Corbel" w:hAnsi="Corbel"/>
              </w:rPr>
              <w:t>Sem</w:t>
            </w:r>
            <w:proofErr w:type="spellEnd"/>
            <w:r w:rsidRPr="18A5F2DA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5D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F3C7" w14:textId="77777777" w:rsidR="00015B8F" w:rsidRPr="009C54AE" w:rsidRDefault="00015B8F" w:rsidP="18A5F2D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8A5F2DA">
              <w:rPr>
                <w:rFonts w:ascii="Corbel" w:hAnsi="Corbel"/>
              </w:rPr>
              <w:t>Prakt</w:t>
            </w:r>
            <w:proofErr w:type="spellEnd"/>
            <w:r w:rsidRPr="18A5F2DA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E5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28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4703F7A" w14:textId="77777777" w:rsidTr="18A5F2DA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1608" w14:textId="39E2E236" w:rsidR="00015B8F" w:rsidRPr="009C54AE" w:rsidRDefault="009343D8" w:rsidP="18A5F2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A5F2DA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F0D1" w14:textId="77777777" w:rsidR="00015B8F" w:rsidRPr="009C54AE" w:rsidRDefault="002673CD" w:rsidP="18A5F2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A5F2D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7FCD" w14:textId="77777777" w:rsidR="00015B8F" w:rsidRPr="009C54AE" w:rsidRDefault="00015B8F" w:rsidP="18A5F2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E1AC" w14:textId="77777777" w:rsidR="00015B8F" w:rsidRPr="009C54AE" w:rsidRDefault="00015B8F" w:rsidP="18A5F2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4340" w14:textId="77777777" w:rsidR="00015B8F" w:rsidRPr="009C54AE" w:rsidRDefault="00015B8F" w:rsidP="18A5F2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B7D5" w14:textId="77777777" w:rsidR="00015B8F" w:rsidRPr="009C54AE" w:rsidRDefault="00015B8F" w:rsidP="18A5F2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2818" w14:textId="77777777" w:rsidR="00015B8F" w:rsidRPr="009C54AE" w:rsidRDefault="00015B8F" w:rsidP="18A5F2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DFA8" w14:textId="77777777" w:rsidR="00015B8F" w:rsidRPr="009C54AE" w:rsidRDefault="00015B8F" w:rsidP="18A5F2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200D" w14:textId="77777777" w:rsidR="00015B8F" w:rsidRPr="009C54AE" w:rsidRDefault="00015B8F" w:rsidP="18A5F2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5B7A" w14:textId="77777777" w:rsidR="00015B8F" w:rsidRPr="009C54AE" w:rsidRDefault="002673CD" w:rsidP="18A5F2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8A5F2D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13FCB0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60DE3E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DED400D" w14:textId="1FECC5BC" w:rsidR="0085747A" w:rsidRPr="009C54AE" w:rsidRDefault="00416F8D" w:rsidP="00397492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1BF2DD4" w14:textId="77777777" w:rsidR="0085747A" w:rsidRPr="009C54AE" w:rsidRDefault="005F5B1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4E08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AE4142" w14:textId="77ADB703" w:rsidR="00E22FBC" w:rsidRPr="009C54AE" w:rsidRDefault="00E22FBC" w:rsidP="18A5F2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8A5F2DA">
        <w:rPr>
          <w:rFonts w:ascii="Corbel" w:hAnsi="Corbel"/>
          <w:smallCaps w:val="0"/>
        </w:rPr>
        <w:t xml:space="preserve">1.3 </w:t>
      </w:r>
      <w:r>
        <w:tab/>
      </w:r>
      <w:r w:rsidRPr="18A5F2DA">
        <w:rPr>
          <w:rFonts w:ascii="Corbel" w:hAnsi="Corbel"/>
          <w:smallCaps w:val="0"/>
        </w:rPr>
        <w:t>For</w:t>
      </w:r>
      <w:r w:rsidR="00445970" w:rsidRPr="18A5F2DA">
        <w:rPr>
          <w:rFonts w:ascii="Corbel" w:hAnsi="Corbel"/>
          <w:smallCaps w:val="0"/>
        </w:rPr>
        <w:t xml:space="preserve">ma zaliczenia przedmiotu </w:t>
      </w:r>
      <w:r w:rsidRPr="18A5F2DA">
        <w:rPr>
          <w:rFonts w:ascii="Corbel" w:hAnsi="Corbel"/>
          <w:smallCaps w:val="0"/>
        </w:rPr>
        <w:t xml:space="preserve">(z toku) </w:t>
      </w:r>
      <w:r w:rsidRPr="18A5F2DA">
        <w:rPr>
          <w:rFonts w:ascii="Corbel" w:hAnsi="Corbel"/>
          <w:b w:val="0"/>
          <w:smallCaps w:val="0"/>
        </w:rPr>
        <w:t>(egzamin, zaliczenie z oceną, zaliczenie bez oceny)</w:t>
      </w:r>
    </w:p>
    <w:p w14:paraId="306AF66F" w14:textId="708DA539" w:rsidR="18A5F2DA" w:rsidRDefault="18A5F2DA" w:rsidP="18A5F2DA">
      <w:pPr>
        <w:pStyle w:val="Punktygwne"/>
        <w:spacing w:before="0" w:after="0"/>
        <w:rPr>
          <w:rFonts w:ascii="Corbel" w:hAnsi="Corbel"/>
          <w:b w:val="0"/>
        </w:rPr>
      </w:pPr>
    </w:p>
    <w:p w14:paraId="220A7E55" w14:textId="77777777" w:rsidR="009C54AE" w:rsidRDefault="002673C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79D586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541804" w14:textId="299A790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62155C9" w14:textId="77777777" w:rsidR="00397492" w:rsidRPr="009C54AE" w:rsidRDefault="0039749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90D9F6F" w14:textId="77777777" w:rsidTr="04CB3DB2">
        <w:tc>
          <w:tcPr>
            <w:tcW w:w="9670" w:type="dxa"/>
          </w:tcPr>
          <w:p w14:paraId="472A33AF" w14:textId="55F0C286" w:rsidR="0085747A" w:rsidRPr="009C54AE" w:rsidRDefault="1425FD34" w:rsidP="04CB3DB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4CB3DB2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005F5B19" w:rsidRPr="04CB3DB2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04CB3D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5AAA3D8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2E5643" w14:textId="380B701E" w:rsidR="18A5F2DA" w:rsidRDefault="18A5F2DA">
      <w:r>
        <w:br w:type="page"/>
      </w:r>
    </w:p>
    <w:p w14:paraId="5006C2C6" w14:textId="5DB90631" w:rsidR="0085747A" w:rsidRPr="00C05F44" w:rsidRDefault="0071620A" w:rsidP="18A5F2DA">
      <w:pPr>
        <w:pStyle w:val="Punktygwne"/>
        <w:spacing w:before="0" w:after="0"/>
        <w:rPr>
          <w:rFonts w:ascii="Corbel" w:hAnsi="Corbel"/>
        </w:rPr>
      </w:pPr>
      <w:r w:rsidRPr="18A5F2DA">
        <w:rPr>
          <w:rFonts w:ascii="Corbel" w:hAnsi="Corbel"/>
        </w:rPr>
        <w:lastRenderedPageBreak/>
        <w:t>3.</w:t>
      </w:r>
      <w:r w:rsidR="0085747A" w:rsidRPr="18A5F2DA">
        <w:rPr>
          <w:rFonts w:ascii="Corbel" w:hAnsi="Corbel"/>
        </w:rPr>
        <w:t xml:space="preserve"> </w:t>
      </w:r>
      <w:r w:rsidR="00A84C85" w:rsidRPr="18A5F2DA">
        <w:rPr>
          <w:rFonts w:ascii="Corbel" w:hAnsi="Corbel"/>
        </w:rPr>
        <w:t>cele, efekty uczenia się</w:t>
      </w:r>
      <w:r w:rsidR="0085747A" w:rsidRPr="18A5F2DA">
        <w:rPr>
          <w:rFonts w:ascii="Corbel" w:hAnsi="Corbel"/>
        </w:rPr>
        <w:t>, treści Programowe i stosowane metody Dydaktyczne</w:t>
      </w:r>
    </w:p>
    <w:p w14:paraId="2E6B0D4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E862F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2943D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A039C" w:rsidRPr="009C54AE" w14:paraId="2F0C758B" w14:textId="77777777" w:rsidTr="006A039C">
        <w:tc>
          <w:tcPr>
            <w:tcW w:w="845" w:type="dxa"/>
            <w:vAlign w:val="center"/>
          </w:tcPr>
          <w:p w14:paraId="331D86F2" w14:textId="77777777" w:rsidR="006A039C" w:rsidRPr="009C54AE" w:rsidRDefault="006A039C" w:rsidP="005F5B1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ECECFF4" w14:textId="77777777" w:rsidR="006A039C" w:rsidRPr="00D84A37" w:rsidRDefault="006A039C" w:rsidP="005F5B1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4A37">
              <w:rPr>
                <w:rFonts w:ascii="Corbel" w:hAnsi="Corbel"/>
                <w:b w:val="0"/>
                <w:sz w:val="24"/>
                <w:szCs w:val="24"/>
              </w:rPr>
              <w:t>Celem zajęć jest przybliżenie studentom zagadnień tworzenia i funkcjonowania organizacji pozarządowych w Polsce, w tym organizacji pożytku publicznego</w:t>
            </w:r>
          </w:p>
        </w:tc>
      </w:tr>
      <w:tr w:rsidR="006A039C" w:rsidRPr="009C54AE" w14:paraId="4EF26AED" w14:textId="77777777" w:rsidTr="006A039C">
        <w:tc>
          <w:tcPr>
            <w:tcW w:w="845" w:type="dxa"/>
            <w:vAlign w:val="center"/>
          </w:tcPr>
          <w:p w14:paraId="0C062E4A" w14:textId="77777777" w:rsidR="006A039C" w:rsidRPr="009C54AE" w:rsidRDefault="006A039C" w:rsidP="005F5B1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42A89B9" w14:textId="77777777" w:rsidR="006A039C" w:rsidRPr="00D84A37" w:rsidRDefault="006A039C" w:rsidP="005F5B1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4A37">
              <w:rPr>
                <w:rFonts w:ascii="Corbel" w:hAnsi="Corbel"/>
                <w:b w:val="0"/>
                <w:sz w:val="24"/>
                <w:szCs w:val="24"/>
              </w:rPr>
              <w:t>Celem zajęć jest rozwój umiejętności związanych z funkcjonowaniem organizacji pozarządowych</w:t>
            </w:r>
          </w:p>
        </w:tc>
      </w:tr>
      <w:tr w:rsidR="006A039C" w:rsidRPr="009C54AE" w14:paraId="16B546EF" w14:textId="77777777" w:rsidTr="006A039C">
        <w:tc>
          <w:tcPr>
            <w:tcW w:w="845" w:type="dxa"/>
            <w:vAlign w:val="center"/>
          </w:tcPr>
          <w:p w14:paraId="44FCF571" w14:textId="77777777" w:rsidR="006A039C" w:rsidRPr="009C54AE" w:rsidRDefault="006A039C" w:rsidP="005F5B1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3760C6BE" w14:textId="77777777" w:rsidR="006A039C" w:rsidRPr="00D84A37" w:rsidRDefault="006A039C" w:rsidP="005F5B1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4A37">
              <w:rPr>
                <w:rFonts w:ascii="Corbel" w:hAnsi="Corbel"/>
                <w:b w:val="0"/>
                <w:sz w:val="24"/>
                <w:szCs w:val="24"/>
              </w:rPr>
              <w:t xml:space="preserve">Celem zajęć jest wskazanie korzyści wynikających z aktywnego uczestnictwa </w:t>
            </w:r>
            <w:r w:rsidRPr="00D84A37">
              <w:rPr>
                <w:rFonts w:ascii="Corbel" w:hAnsi="Corbel"/>
                <w:b w:val="0"/>
                <w:sz w:val="24"/>
                <w:szCs w:val="24"/>
              </w:rPr>
              <w:br/>
              <w:t>w działalności organizacji pozarządowej</w:t>
            </w:r>
          </w:p>
        </w:tc>
      </w:tr>
    </w:tbl>
    <w:p w14:paraId="436F05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32248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FB0885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94B492D" w14:textId="77777777" w:rsidTr="04CB3DB2">
        <w:tc>
          <w:tcPr>
            <w:tcW w:w="1681" w:type="dxa"/>
            <w:vAlign w:val="center"/>
          </w:tcPr>
          <w:p w14:paraId="726B5302" w14:textId="77777777" w:rsidR="0085747A" w:rsidRPr="009C54AE" w:rsidRDefault="0085747A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>EK</w:t>
            </w:r>
            <w:r w:rsidR="00A84C85"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 (</w:t>
            </w:r>
            <w:r w:rsidR="00C05F44"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>efekt uczenia się</w:t>
            </w:r>
            <w:r w:rsidR="57E147F6"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vAlign w:val="center"/>
          </w:tcPr>
          <w:p w14:paraId="1A5C7907" w14:textId="77777777" w:rsidR="0085747A" w:rsidRPr="009C54AE" w:rsidRDefault="0085747A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Treść efektu </w:t>
            </w:r>
            <w:r w:rsidR="00C05F44"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uczenia się </w:t>
            </w: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89BBA69" w14:textId="77777777" w:rsidR="0085747A" w:rsidRPr="009C54AE" w:rsidRDefault="0085747A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4CB3DB2">
              <w:rPr>
                <w:rStyle w:val="Odwoanieprzypisudolnego"/>
                <w:rFonts w:ascii="Corbel" w:eastAsia="Corbel" w:hAnsi="Corbel" w:cs="Corbel"/>
                <w:b w:val="0"/>
                <w:smallCaps w:val="0"/>
                <w:sz w:val="22"/>
              </w:rPr>
              <w:footnoteReference w:id="1"/>
            </w:r>
          </w:p>
        </w:tc>
      </w:tr>
      <w:tr w:rsidR="0085747A" w:rsidRPr="009C54AE" w14:paraId="399B07E6" w14:textId="77777777" w:rsidTr="04CB3DB2">
        <w:tc>
          <w:tcPr>
            <w:tcW w:w="1681" w:type="dxa"/>
          </w:tcPr>
          <w:p w14:paraId="184326EE" w14:textId="77777777" w:rsidR="0085747A" w:rsidRPr="009C54AE" w:rsidRDefault="0085747A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</w:tcPr>
          <w:p w14:paraId="63393B4C" w14:textId="77777777" w:rsidR="0085747A" w:rsidRPr="005F5B19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Dysponuje pogłębioną wiedzą o relacjach między organami administracji publicznej oraz relacjach między nimi a jednostką i instytucjami społecznymi w odniesieniu do wybranych struktur i instytucji społecznych;</w:t>
            </w:r>
          </w:p>
        </w:tc>
        <w:tc>
          <w:tcPr>
            <w:tcW w:w="1865" w:type="dxa"/>
          </w:tcPr>
          <w:p w14:paraId="25A4AD59" w14:textId="77777777" w:rsidR="0085747A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K_W03</w:t>
            </w:r>
          </w:p>
        </w:tc>
      </w:tr>
      <w:tr w:rsidR="0085747A" w:rsidRPr="009C54AE" w14:paraId="73693258" w14:textId="77777777" w:rsidTr="04CB3DB2">
        <w:tc>
          <w:tcPr>
            <w:tcW w:w="1681" w:type="dxa"/>
          </w:tcPr>
          <w:p w14:paraId="0B8AD0DC" w14:textId="77777777" w:rsidR="0085747A" w:rsidRPr="009C54AE" w:rsidRDefault="0085747A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</w:tcPr>
          <w:p w14:paraId="677B3447" w14:textId="77777777" w:rsidR="0085747A" w:rsidRPr="005F5B19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Posiada rozszerzoną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65" w:type="dxa"/>
          </w:tcPr>
          <w:p w14:paraId="7C917602" w14:textId="77777777" w:rsidR="0085747A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K_W04</w:t>
            </w:r>
          </w:p>
        </w:tc>
      </w:tr>
      <w:tr w:rsidR="0006011E" w:rsidRPr="009C54AE" w14:paraId="534870FA" w14:textId="77777777" w:rsidTr="04CB3DB2">
        <w:tc>
          <w:tcPr>
            <w:tcW w:w="1681" w:type="dxa"/>
          </w:tcPr>
          <w:p w14:paraId="25BD517B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</w:tcPr>
          <w:p w14:paraId="6AEBAABB" w14:textId="77777777" w:rsidR="0006011E" w:rsidRPr="005F5B19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Zna w stopniu zaawansowanym ogólne zasady tworzenia i rozwoju form indywidualnej przedsiębiorczości, wykorzystującej wiedzę z zakresu dziedzin nauki i dyscyplin naukowych właściwych dla kierunku administracja</w:t>
            </w:r>
          </w:p>
        </w:tc>
        <w:tc>
          <w:tcPr>
            <w:tcW w:w="1865" w:type="dxa"/>
          </w:tcPr>
          <w:p w14:paraId="6E01B9F9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K_W09</w:t>
            </w:r>
          </w:p>
        </w:tc>
      </w:tr>
      <w:tr w:rsidR="0006011E" w:rsidRPr="009C54AE" w14:paraId="0BD48B09" w14:textId="77777777" w:rsidTr="04CB3DB2">
        <w:tc>
          <w:tcPr>
            <w:tcW w:w="1681" w:type="dxa"/>
          </w:tcPr>
          <w:p w14:paraId="1D2319D6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</w:tcPr>
          <w:p w14:paraId="66A2F99C" w14:textId="77777777" w:rsidR="0006011E" w:rsidRPr="005F5B19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14:paraId="154ED1D5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K_U02</w:t>
            </w:r>
          </w:p>
        </w:tc>
      </w:tr>
      <w:tr w:rsidR="0006011E" w:rsidRPr="009C54AE" w14:paraId="751C183F" w14:textId="77777777" w:rsidTr="04CB3DB2">
        <w:tc>
          <w:tcPr>
            <w:tcW w:w="1681" w:type="dxa"/>
          </w:tcPr>
          <w:p w14:paraId="73E683A6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</w:tcPr>
          <w:p w14:paraId="6D557E06" w14:textId="77777777" w:rsidR="0006011E" w:rsidRPr="005F5B19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</w:t>
            </w:r>
          </w:p>
        </w:tc>
        <w:tc>
          <w:tcPr>
            <w:tcW w:w="1865" w:type="dxa"/>
          </w:tcPr>
          <w:p w14:paraId="03D09CCD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K_U03</w:t>
            </w:r>
          </w:p>
        </w:tc>
      </w:tr>
      <w:tr w:rsidR="0006011E" w:rsidRPr="009C54AE" w14:paraId="40D6D258" w14:textId="77777777" w:rsidTr="04CB3DB2">
        <w:tc>
          <w:tcPr>
            <w:tcW w:w="1681" w:type="dxa"/>
          </w:tcPr>
          <w:p w14:paraId="51DB166E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</w:tcPr>
          <w:p w14:paraId="5CF86961" w14:textId="77777777" w:rsidR="0006011E" w:rsidRPr="005F5B19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Posiada umiejętność tworzenia dokumentów prawnych, umów oraz projektów aktów stosowania prawa, wraz z ich uzasadnieniem oraz jest w stanie wskazać konsekwencje projektowanego aktu.</w:t>
            </w:r>
          </w:p>
        </w:tc>
        <w:tc>
          <w:tcPr>
            <w:tcW w:w="1865" w:type="dxa"/>
          </w:tcPr>
          <w:p w14:paraId="40EF8BE6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K_U05</w:t>
            </w:r>
          </w:p>
        </w:tc>
      </w:tr>
      <w:tr w:rsidR="0006011E" w:rsidRPr="009C54AE" w14:paraId="6102F3E6" w14:textId="77777777" w:rsidTr="04CB3DB2">
        <w:tc>
          <w:tcPr>
            <w:tcW w:w="1681" w:type="dxa"/>
          </w:tcPr>
          <w:p w14:paraId="0C504101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lastRenderedPageBreak/>
              <w:t>EK_07</w:t>
            </w:r>
          </w:p>
        </w:tc>
        <w:tc>
          <w:tcPr>
            <w:tcW w:w="5974" w:type="dxa"/>
          </w:tcPr>
          <w:p w14:paraId="7DDA7E54" w14:textId="77777777" w:rsidR="0006011E" w:rsidRPr="005F5B19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Posiada umiejętność prowadzenia debaty, przygotowania prac pisemnych, prezentacji multimedialnych,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 danych statystycznych</w:t>
            </w:r>
          </w:p>
        </w:tc>
        <w:tc>
          <w:tcPr>
            <w:tcW w:w="1865" w:type="dxa"/>
          </w:tcPr>
          <w:p w14:paraId="422D5AD8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K_U07</w:t>
            </w:r>
          </w:p>
        </w:tc>
      </w:tr>
      <w:tr w:rsidR="0006011E" w:rsidRPr="009C54AE" w14:paraId="29C7116D" w14:textId="77777777" w:rsidTr="04CB3DB2">
        <w:tc>
          <w:tcPr>
            <w:tcW w:w="1681" w:type="dxa"/>
          </w:tcPr>
          <w:p w14:paraId="495399D1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</w:tcPr>
          <w:p w14:paraId="2740C9E8" w14:textId="77777777" w:rsidR="0006011E" w:rsidRPr="005F5B19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Jest gotowy samodzielnie i krytycznie uzupełniać wiedzę, w tym również na gruncie interdyscyplinarnym</w:t>
            </w:r>
          </w:p>
        </w:tc>
        <w:tc>
          <w:tcPr>
            <w:tcW w:w="1865" w:type="dxa"/>
          </w:tcPr>
          <w:p w14:paraId="7B8EA118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K_K01</w:t>
            </w:r>
          </w:p>
        </w:tc>
      </w:tr>
      <w:tr w:rsidR="0006011E" w:rsidRPr="009C54AE" w14:paraId="1EC8FE6F" w14:textId="77777777" w:rsidTr="04CB3DB2">
        <w:tc>
          <w:tcPr>
            <w:tcW w:w="1681" w:type="dxa"/>
          </w:tcPr>
          <w:p w14:paraId="54F4583D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974" w:type="dxa"/>
          </w:tcPr>
          <w:p w14:paraId="3CEA0D9A" w14:textId="77777777" w:rsidR="0006011E" w:rsidRPr="005F5B19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Jest zdolny do samodzielnego rozwiazywania podstawowych problemów administracyjnych, prawnych i etycznych związanych z funkcjonowaniem struktur publicznych i niepublicznych</w:t>
            </w:r>
          </w:p>
        </w:tc>
        <w:tc>
          <w:tcPr>
            <w:tcW w:w="1865" w:type="dxa"/>
          </w:tcPr>
          <w:p w14:paraId="7A18A6EE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K_K02</w:t>
            </w:r>
          </w:p>
        </w:tc>
      </w:tr>
      <w:tr w:rsidR="0006011E" w:rsidRPr="009C54AE" w14:paraId="77147EE6" w14:textId="77777777" w:rsidTr="04CB3DB2">
        <w:tc>
          <w:tcPr>
            <w:tcW w:w="1681" w:type="dxa"/>
          </w:tcPr>
          <w:p w14:paraId="1FD5B979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974" w:type="dxa"/>
          </w:tcPr>
          <w:p w14:paraId="653925EE" w14:textId="77777777" w:rsidR="0006011E" w:rsidRPr="005F5B19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Uczestniczy w przygotowaniu projektów, z uwzględnieniem wiedzy i umiejętności zdobytych w trakcie studiów oraz jest gotowy działać na rzecz społeczeństwa, w tym w instytucjach publicznych i niepublicznych</w:t>
            </w:r>
          </w:p>
        </w:tc>
        <w:tc>
          <w:tcPr>
            <w:tcW w:w="1865" w:type="dxa"/>
          </w:tcPr>
          <w:p w14:paraId="5C710688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K_K03</w:t>
            </w:r>
          </w:p>
        </w:tc>
      </w:tr>
      <w:tr w:rsidR="0006011E" w:rsidRPr="009C54AE" w14:paraId="27901FAA" w14:textId="77777777" w:rsidTr="04CB3DB2">
        <w:tc>
          <w:tcPr>
            <w:tcW w:w="1681" w:type="dxa"/>
          </w:tcPr>
          <w:p w14:paraId="6855222E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974" w:type="dxa"/>
          </w:tcPr>
          <w:p w14:paraId="250D3CD1" w14:textId="77777777" w:rsidR="0006011E" w:rsidRPr="005F5B19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Wykazuje odpowiedzialność za własne przygotowanie do pracy, podejmowane decyzje, działania i ich skutki</w:t>
            </w:r>
          </w:p>
        </w:tc>
        <w:tc>
          <w:tcPr>
            <w:tcW w:w="1865" w:type="dxa"/>
          </w:tcPr>
          <w:p w14:paraId="07E2EC4E" w14:textId="77777777" w:rsidR="0006011E" w:rsidRPr="009C54AE" w:rsidRDefault="7E183B22" w:rsidP="04CB3DB2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K_K05</w:t>
            </w:r>
          </w:p>
        </w:tc>
      </w:tr>
    </w:tbl>
    <w:p w14:paraId="5F1B807E" w14:textId="77777777" w:rsidR="0006011E" w:rsidRDefault="0006011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D1D436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6AFBA4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E8948C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3A5A33F" w14:textId="77777777" w:rsidTr="04CB3DB2">
        <w:tc>
          <w:tcPr>
            <w:tcW w:w="9520" w:type="dxa"/>
          </w:tcPr>
          <w:p w14:paraId="33B9A2C1" w14:textId="77777777" w:rsidR="0085747A" w:rsidRPr="009C54AE" w:rsidRDefault="0085747A" w:rsidP="04CB3D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5B19" w:rsidRPr="009C54AE" w14:paraId="791C7ACA" w14:textId="77777777" w:rsidTr="04CB3DB2">
        <w:tc>
          <w:tcPr>
            <w:tcW w:w="9520" w:type="dxa"/>
          </w:tcPr>
          <w:p w14:paraId="34749FA0" w14:textId="77777777" w:rsidR="005F5B19" w:rsidRPr="00D84A37" w:rsidRDefault="005F5B19" w:rsidP="04CB3D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Pojęcie społeczeństwa obywatelskiego, zasady prawne kształtujące jego rozwój we współczesnym demokratycznym państwie prawnym</w:t>
            </w:r>
          </w:p>
        </w:tc>
      </w:tr>
      <w:tr w:rsidR="005F5B19" w:rsidRPr="009C54AE" w14:paraId="0698E912" w14:textId="77777777" w:rsidTr="04CB3DB2">
        <w:tc>
          <w:tcPr>
            <w:tcW w:w="9520" w:type="dxa"/>
          </w:tcPr>
          <w:p w14:paraId="549F8407" w14:textId="77777777" w:rsidR="005F5B19" w:rsidRPr="00D84A37" w:rsidRDefault="005F5B19" w:rsidP="04CB3D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Pojęcie organizacji pozarządowej – definicja legalna, formy organizacyjno-prawne organizacji pozarządowych w Polsce. Organizacje pozarządowe działające na mocy przepisów szczególnych.</w:t>
            </w:r>
          </w:p>
        </w:tc>
      </w:tr>
      <w:tr w:rsidR="005F5B19" w:rsidRPr="009C54AE" w14:paraId="24197064" w14:textId="77777777" w:rsidTr="04CB3DB2">
        <w:tc>
          <w:tcPr>
            <w:tcW w:w="9520" w:type="dxa"/>
          </w:tcPr>
          <w:p w14:paraId="333219ED" w14:textId="77777777" w:rsidR="005F5B19" w:rsidRPr="00D84A37" w:rsidRDefault="005F5B19" w:rsidP="04CB3D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Stowarzyszenia i fundacje – podstawy prawne ich tworzenia i działania, zakładanie, działalność bieżąca i likwidacja.</w:t>
            </w:r>
          </w:p>
        </w:tc>
      </w:tr>
      <w:tr w:rsidR="005F5B19" w:rsidRPr="009C54AE" w14:paraId="4360EB07" w14:textId="77777777" w:rsidTr="04CB3DB2">
        <w:tc>
          <w:tcPr>
            <w:tcW w:w="9520" w:type="dxa"/>
          </w:tcPr>
          <w:p w14:paraId="7EF97741" w14:textId="4AB2CDBC" w:rsidR="005F5B19" w:rsidRPr="00D84A37" w:rsidRDefault="005F5B19" w:rsidP="04CB3D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Istota organizacji pożytku publicznego, działalność odpłatna i nieodpłatna pożytku publicznego. Uprawnienia i obowiązki organizacji, nadzór nad działalnością pożytku publicznego.</w:t>
            </w:r>
          </w:p>
        </w:tc>
      </w:tr>
      <w:tr w:rsidR="005F5B19" w:rsidRPr="009C54AE" w14:paraId="4AFFF9F6" w14:textId="77777777" w:rsidTr="04CB3DB2">
        <w:tc>
          <w:tcPr>
            <w:tcW w:w="9520" w:type="dxa"/>
          </w:tcPr>
          <w:p w14:paraId="78255377" w14:textId="77777777" w:rsidR="005F5B19" w:rsidRPr="00D84A37" w:rsidRDefault="005F5B19" w:rsidP="04CB3DB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Współpraca organizacji pozarządowych z organami administracji publicznej na podstawie ustawy o działalności pożytku publicznego i o wolontariacie – przegląd form prawnych oraz procedur.</w:t>
            </w:r>
          </w:p>
        </w:tc>
      </w:tr>
      <w:tr w:rsidR="005F5B19" w:rsidRPr="009C54AE" w14:paraId="00F2CC61" w14:textId="77777777" w:rsidTr="04CB3DB2">
        <w:tc>
          <w:tcPr>
            <w:tcW w:w="9520" w:type="dxa"/>
          </w:tcPr>
          <w:p w14:paraId="5925246A" w14:textId="77777777" w:rsidR="005F5B19" w:rsidRPr="00D84A37" w:rsidRDefault="005F5B19" w:rsidP="04CB3DB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Zagadnienia wolontariatu.</w:t>
            </w:r>
          </w:p>
        </w:tc>
      </w:tr>
    </w:tbl>
    <w:p w14:paraId="7D975ED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1EEB8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43F462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D60C86" w14:textId="77777777" w:rsidTr="04CB3DB2">
        <w:tc>
          <w:tcPr>
            <w:tcW w:w="9520" w:type="dxa"/>
          </w:tcPr>
          <w:p w14:paraId="4A724BE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C297D9C" w14:textId="77777777" w:rsidTr="04CB3DB2">
        <w:tc>
          <w:tcPr>
            <w:tcW w:w="9520" w:type="dxa"/>
          </w:tcPr>
          <w:p w14:paraId="37AB27FA" w14:textId="420201FA" w:rsidR="0085747A" w:rsidRPr="009C54AE" w:rsidRDefault="44F63A5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EC490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F02AB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9A3D3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E9226A" w14:textId="77777777" w:rsidR="0085747A" w:rsidRPr="006A039C" w:rsidRDefault="00153C41" w:rsidP="006A039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6A039C">
        <w:rPr>
          <w:rFonts w:ascii="Corbel" w:hAnsi="Corbel"/>
          <w:b w:val="0"/>
          <w:smallCaps w:val="0"/>
          <w:sz w:val="22"/>
        </w:rPr>
        <w:t>W</w:t>
      </w:r>
      <w:r w:rsidR="0085747A" w:rsidRPr="006A039C">
        <w:rPr>
          <w:rFonts w:ascii="Corbel" w:hAnsi="Corbel"/>
          <w:b w:val="0"/>
          <w:smallCaps w:val="0"/>
          <w:sz w:val="22"/>
        </w:rPr>
        <w:t>ykład</w:t>
      </w:r>
      <w:r w:rsidRPr="006A039C">
        <w:rPr>
          <w:rFonts w:ascii="Corbel" w:hAnsi="Corbel"/>
          <w:b w:val="0"/>
          <w:smallCaps w:val="0"/>
          <w:sz w:val="22"/>
        </w:rPr>
        <w:t xml:space="preserve">: </w:t>
      </w:r>
      <w:r w:rsidR="006A039C" w:rsidRPr="006A039C">
        <w:rPr>
          <w:rFonts w:ascii="Corbel" w:hAnsi="Corbel"/>
          <w:b w:val="0"/>
          <w:smallCaps w:val="0"/>
          <w:sz w:val="22"/>
        </w:rPr>
        <w:t xml:space="preserve">wykład informacyjny, </w:t>
      </w:r>
      <w:r w:rsidRPr="006A039C">
        <w:rPr>
          <w:rFonts w:ascii="Corbel" w:hAnsi="Corbel"/>
          <w:b w:val="0"/>
          <w:smallCaps w:val="0"/>
          <w:sz w:val="22"/>
        </w:rPr>
        <w:t>wykład</w:t>
      </w:r>
      <w:r w:rsidR="0085747A" w:rsidRPr="006A039C">
        <w:rPr>
          <w:rFonts w:ascii="Corbel" w:hAnsi="Corbel"/>
          <w:b w:val="0"/>
          <w:smallCaps w:val="0"/>
          <w:sz w:val="22"/>
        </w:rPr>
        <w:t xml:space="preserve"> problemowy</w:t>
      </w:r>
      <w:r w:rsidR="00923D7D" w:rsidRPr="006A039C">
        <w:rPr>
          <w:rFonts w:ascii="Corbel" w:hAnsi="Corbel"/>
          <w:b w:val="0"/>
          <w:smallCaps w:val="0"/>
          <w:sz w:val="22"/>
        </w:rPr>
        <w:t xml:space="preserve">, </w:t>
      </w:r>
      <w:r w:rsidR="0085747A" w:rsidRPr="006A039C">
        <w:rPr>
          <w:rFonts w:ascii="Corbel" w:hAnsi="Corbel"/>
          <w:b w:val="0"/>
          <w:smallCaps w:val="0"/>
          <w:sz w:val="22"/>
        </w:rPr>
        <w:t>wykład z prezentacją multimedialną</w:t>
      </w:r>
      <w:r w:rsidR="006A039C" w:rsidRPr="006A039C">
        <w:rPr>
          <w:rFonts w:ascii="Corbel" w:hAnsi="Corbel"/>
          <w:b w:val="0"/>
          <w:smallCaps w:val="0"/>
          <w:sz w:val="22"/>
        </w:rPr>
        <w:t>.</w:t>
      </w:r>
      <w:r w:rsidR="00BF2C41" w:rsidRPr="006A039C">
        <w:rPr>
          <w:rFonts w:ascii="Corbel" w:hAnsi="Corbel"/>
          <w:b w:val="0"/>
          <w:smallCaps w:val="0"/>
          <w:sz w:val="22"/>
        </w:rPr>
        <w:t xml:space="preserve"> </w:t>
      </w:r>
    </w:p>
    <w:p w14:paraId="56DA17C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CEC38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230A9A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EA273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EE58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BF48B88" w14:textId="77777777" w:rsidTr="006A039C">
        <w:tc>
          <w:tcPr>
            <w:tcW w:w="1962" w:type="dxa"/>
            <w:vAlign w:val="center"/>
          </w:tcPr>
          <w:p w14:paraId="16C0F8A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40EC9E0" w14:textId="77777777" w:rsidR="0085747A" w:rsidRPr="009C54AE" w:rsidRDefault="00F974DA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6634F3F" w14:textId="77777777" w:rsidR="0085747A" w:rsidRPr="009C54AE" w:rsidRDefault="009F4610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AE3F88E" w14:textId="50E30CE3" w:rsidR="00923D7D" w:rsidRPr="009C54AE" w:rsidRDefault="0085747A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46C3432A" w14:textId="77777777" w:rsidR="0085747A" w:rsidRPr="009C54AE" w:rsidRDefault="0085747A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DEBDBFE" w14:textId="77777777" w:rsidTr="006A039C">
        <w:tc>
          <w:tcPr>
            <w:tcW w:w="1962" w:type="dxa"/>
          </w:tcPr>
          <w:p w14:paraId="7F99C2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8B8A6FB" w14:textId="77777777" w:rsidR="0085747A" w:rsidRPr="006A039C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14:paraId="6EEAB9EE" w14:textId="77777777" w:rsidR="0085747A" w:rsidRPr="009C54AE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6A039C" w:rsidRPr="009C54AE" w14:paraId="10F2B5D1" w14:textId="77777777" w:rsidTr="006A039C">
        <w:tc>
          <w:tcPr>
            <w:tcW w:w="1962" w:type="dxa"/>
          </w:tcPr>
          <w:p w14:paraId="1C6374EB" w14:textId="77777777" w:rsidR="006A039C" w:rsidRPr="009C54AE" w:rsidRDefault="006A039C" w:rsidP="006A03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E892673" w14:textId="77777777" w:rsidR="006A039C" w:rsidRPr="006A039C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14:paraId="5E94E3C4" w14:textId="77777777" w:rsidR="006A039C" w:rsidRPr="009C54AE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6A039C" w:rsidRPr="009C54AE" w14:paraId="288B3C18" w14:textId="77777777" w:rsidTr="006A039C">
        <w:tc>
          <w:tcPr>
            <w:tcW w:w="1962" w:type="dxa"/>
          </w:tcPr>
          <w:p w14:paraId="4A35BDB6" w14:textId="77777777" w:rsidR="006A039C" w:rsidRPr="009C54AE" w:rsidRDefault="006A039C" w:rsidP="006A03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ABBBE18" w14:textId="77777777" w:rsidR="006A039C" w:rsidRPr="006A039C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14:paraId="5F78636D" w14:textId="77777777" w:rsidR="006A039C" w:rsidRPr="009C54AE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6A039C" w:rsidRPr="009C54AE" w14:paraId="37F8ED3D" w14:textId="77777777" w:rsidTr="006A039C">
        <w:tc>
          <w:tcPr>
            <w:tcW w:w="1962" w:type="dxa"/>
          </w:tcPr>
          <w:p w14:paraId="008D22FD" w14:textId="77777777" w:rsidR="006A039C" w:rsidRPr="009C54AE" w:rsidRDefault="006A039C" w:rsidP="006A03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183F537" w14:textId="77777777" w:rsidR="006A039C" w:rsidRPr="006A039C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14:paraId="7E630663" w14:textId="77777777" w:rsidR="006A039C" w:rsidRPr="009C54AE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6A039C" w:rsidRPr="009C54AE" w14:paraId="3D38E418" w14:textId="77777777" w:rsidTr="006A039C">
        <w:tc>
          <w:tcPr>
            <w:tcW w:w="1962" w:type="dxa"/>
          </w:tcPr>
          <w:p w14:paraId="63B21EF1" w14:textId="77777777" w:rsidR="006A039C" w:rsidRPr="009C54AE" w:rsidRDefault="006A039C" w:rsidP="006A03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359DEF7" w14:textId="77777777" w:rsidR="006A039C" w:rsidRPr="006A039C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14:paraId="69CB7448" w14:textId="77777777" w:rsidR="006A039C" w:rsidRPr="009C54AE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6A039C" w:rsidRPr="009C54AE" w14:paraId="1122AA42" w14:textId="77777777" w:rsidTr="006A039C">
        <w:tc>
          <w:tcPr>
            <w:tcW w:w="1962" w:type="dxa"/>
          </w:tcPr>
          <w:p w14:paraId="4A9342D0" w14:textId="77777777" w:rsidR="006A039C" w:rsidRPr="009C54AE" w:rsidRDefault="006A039C" w:rsidP="006A03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E76F417" w14:textId="77777777" w:rsidR="006A039C" w:rsidRPr="006A039C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14:paraId="047ED79F" w14:textId="77777777" w:rsidR="006A039C" w:rsidRPr="009C54AE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6A039C" w:rsidRPr="009C54AE" w14:paraId="703B51FB" w14:textId="77777777" w:rsidTr="006A039C">
        <w:tc>
          <w:tcPr>
            <w:tcW w:w="1962" w:type="dxa"/>
          </w:tcPr>
          <w:p w14:paraId="79EA61FE" w14:textId="77777777" w:rsidR="006A039C" w:rsidRPr="009C54AE" w:rsidRDefault="006A039C" w:rsidP="006A03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2FBE3A12" w14:textId="77777777" w:rsidR="006A039C" w:rsidRPr="006A039C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14:paraId="2FC6947D" w14:textId="77777777" w:rsidR="006A039C" w:rsidRPr="009C54AE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6A039C" w:rsidRPr="009C54AE" w14:paraId="5505BB0C" w14:textId="77777777" w:rsidTr="006A039C">
        <w:tc>
          <w:tcPr>
            <w:tcW w:w="1962" w:type="dxa"/>
          </w:tcPr>
          <w:p w14:paraId="2EC4EA78" w14:textId="77777777" w:rsidR="006A039C" w:rsidRPr="009C54AE" w:rsidRDefault="006A039C" w:rsidP="006A03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363C0CE" w14:textId="77777777" w:rsidR="006A039C" w:rsidRPr="006A039C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14:paraId="34E8760E" w14:textId="77777777" w:rsidR="006A039C" w:rsidRPr="009C54AE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6A039C" w:rsidRPr="009C54AE" w14:paraId="1DCD9371" w14:textId="77777777" w:rsidTr="006A039C">
        <w:tc>
          <w:tcPr>
            <w:tcW w:w="1962" w:type="dxa"/>
          </w:tcPr>
          <w:p w14:paraId="57E58B88" w14:textId="77777777" w:rsidR="006A039C" w:rsidRPr="009C54AE" w:rsidRDefault="006A039C" w:rsidP="006A03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1C26C7E2" w14:textId="77777777" w:rsidR="006A039C" w:rsidRPr="006A039C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14:paraId="16CEFD06" w14:textId="77777777" w:rsidR="006A039C" w:rsidRPr="009C54AE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6A039C" w:rsidRPr="009C54AE" w14:paraId="5A6CE461" w14:textId="77777777" w:rsidTr="006A039C">
        <w:tc>
          <w:tcPr>
            <w:tcW w:w="1962" w:type="dxa"/>
          </w:tcPr>
          <w:p w14:paraId="729E1BBB" w14:textId="77777777" w:rsidR="006A039C" w:rsidRPr="009C54AE" w:rsidRDefault="006A03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369AD24A" w14:textId="77777777" w:rsidR="006A039C" w:rsidRPr="009C54AE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C823660" w14:textId="77777777" w:rsidR="006A039C" w:rsidRPr="009C54AE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6A039C" w:rsidRPr="009C54AE" w14:paraId="709F05B3" w14:textId="77777777" w:rsidTr="006A039C">
        <w:tc>
          <w:tcPr>
            <w:tcW w:w="1962" w:type="dxa"/>
          </w:tcPr>
          <w:p w14:paraId="1E823F79" w14:textId="77777777" w:rsidR="006A039C" w:rsidRPr="009C54AE" w:rsidRDefault="006A03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05C9BD75" w14:textId="77777777" w:rsidR="006A039C" w:rsidRPr="009C54AE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2775E355" w14:textId="77777777" w:rsidR="006A039C" w:rsidRPr="009C54AE" w:rsidRDefault="006A039C" w:rsidP="00416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14:paraId="1FAA8B5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B0E81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9C59A5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FA9B209" w14:textId="77777777" w:rsidTr="34A00F1D">
        <w:tc>
          <w:tcPr>
            <w:tcW w:w="9670" w:type="dxa"/>
          </w:tcPr>
          <w:p w14:paraId="74F09EB8" w14:textId="2B1C5648" w:rsidR="095EC2D6" w:rsidRPr="00416F8D" w:rsidRDefault="095EC2D6" w:rsidP="34A00F1D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16F8D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45CC30D7" w14:textId="18B1545C" w:rsidR="095EC2D6" w:rsidRPr="00416F8D" w:rsidRDefault="095EC2D6" w:rsidP="34A00F1D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16F8D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416F8D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416F8D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416F8D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C1898A0" w14:textId="6DC45144" w:rsidR="095EC2D6" w:rsidRPr="00416F8D" w:rsidRDefault="095EC2D6" w:rsidP="0080011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16F8D">
              <w:rPr>
                <w:rFonts w:ascii="Corbel" w:hAnsi="Corbel"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00416F8D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F1D5F9B" w14:textId="7C6D0683" w:rsidR="095EC2D6" w:rsidRPr="00416F8D" w:rsidRDefault="095EC2D6" w:rsidP="0080011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16F8D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416F8D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7391669" w14:textId="086D7C78" w:rsidR="095EC2D6" w:rsidRPr="00416F8D" w:rsidRDefault="095EC2D6" w:rsidP="00800111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059F9158" w14:textId="5692C27A" w:rsidR="095EC2D6" w:rsidRPr="00416F8D" w:rsidRDefault="095EC2D6" w:rsidP="0080011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7F3448AF" w14:textId="442481DB" w:rsidR="095EC2D6" w:rsidRPr="00416F8D" w:rsidRDefault="095EC2D6" w:rsidP="00800111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0CCE8805" w14:textId="24693701" w:rsidR="095EC2D6" w:rsidRPr="00416F8D" w:rsidRDefault="095EC2D6" w:rsidP="0080011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1D9D489C" w14:textId="0C7BB042" w:rsidR="095EC2D6" w:rsidRPr="00416F8D" w:rsidRDefault="095EC2D6" w:rsidP="00800111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7C4F4503" w14:textId="73868A16" w:rsidR="095EC2D6" w:rsidRPr="00416F8D" w:rsidRDefault="095EC2D6" w:rsidP="00800111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01C86CCF" w14:textId="02B8167D" w:rsidR="34A00F1D" w:rsidRDefault="34A00F1D" w:rsidP="34A00F1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89A39D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C2007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B03410" w14:textId="416A6E86" w:rsidR="18A5F2DA" w:rsidRDefault="18A5F2DA">
      <w:r>
        <w:br w:type="page"/>
      </w:r>
    </w:p>
    <w:p w14:paraId="53D3037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38A5A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BC98228" w14:textId="77777777" w:rsidTr="003E1941">
        <w:tc>
          <w:tcPr>
            <w:tcW w:w="4962" w:type="dxa"/>
            <w:vAlign w:val="center"/>
          </w:tcPr>
          <w:p w14:paraId="5536CA3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1F8405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C8DFD1F" w14:textId="77777777" w:rsidTr="00923D7D">
        <w:tc>
          <w:tcPr>
            <w:tcW w:w="4962" w:type="dxa"/>
          </w:tcPr>
          <w:p w14:paraId="1C92FA9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A5612E" w14:textId="77777777" w:rsidR="0085747A" w:rsidRPr="009C54AE" w:rsidRDefault="00056D2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4BC6128F" w14:textId="77777777" w:rsidTr="00923D7D">
        <w:tc>
          <w:tcPr>
            <w:tcW w:w="4962" w:type="dxa"/>
          </w:tcPr>
          <w:p w14:paraId="4E347F2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EFFD74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7F2E19D" w14:textId="77777777" w:rsidR="00C61DC5" w:rsidRPr="009C54AE" w:rsidRDefault="00056D2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7638C9DA" w14:textId="77777777" w:rsidTr="00923D7D">
        <w:tc>
          <w:tcPr>
            <w:tcW w:w="4962" w:type="dxa"/>
          </w:tcPr>
          <w:p w14:paraId="08C2DF9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707EC4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5FF825B" w14:textId="77777777" w:rsidR="00C61DC5" w:rsidRPr="009C54AE" w:rsidRDefault="00056D2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3E2CA157" w14:textId="77777777" w:rsidTr="00923D7D">
        <w:tc>
          <w:tcPr>
            <w:tcW w:w="4962" w:type="dxa"/>
          </w:tcPr>
          <w:p w14:paraId="7BA4A68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6949BDF" w14:textId="77777777" w:rsidR="0085747A" w:rsidRPr="009C54AE" w:rsidRDefault="00056D2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52B3D3F" w14:textId="77777777" w:rsidTr="00923D7D">
        <w:tc>
          <w:tcPr>
            <w:tcW w:w="4962" w:type="dxa"/>
          </w:tcPr>
          <w:p w14:paraId="51364CA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27E93B" w14:textId="77777777" w:rsidR="0085747A" w:rsidRPr="009C54AE" w:rsidRDefault="00056D2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6D9784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E8D05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8DF73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E52EAC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742DF3E" w14:textId="77777777" w:rsidTr="04CB3DB2">
        <w:trPr>
          <w:trHeight w:val="397"/>
        </w:trPr>
        <w:tc>
          <w:tcPr>
            <w:tcW w:w="3544" w:type="dxa"/>
          </w:tcPr>
          <w:p w14:paraId="5E04B0C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4FF7545" w14:textId="0D27A47E" w:rsidR="0085747A" w:rsidRPr="009C54AE" w:rsidRDefault="071103DD" w:rsidP="04CB3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4CB3DB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63097FCE" w14:textId="77777777" w:rsidTr="04CB3DB2">
        <w:trPr>
          <w:trHeight w:val="397"/>
        </w:trPr>
        <w:tc>
          <w:tcPr>
            <w:tcW w:w="3544" w:type="dxa"/>
          </w:tcPr>
          <w:p w14:paraId="2B7AF4B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70AC3E2" w14:textId="6BA928D5" w:rsidR="0085747A" w:rsidRPr="009C54AE" w:rsidRDefault="78E326BC" w:rsidP="04CB3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CB3DB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E78DF5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1D272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F75056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A039C" w:rsidRPr="009C54AE" w14:paraId="30CEE361" w14:textId="77777777" w:rsidTr="18A5F2DA">
        <w:trPr>
          <w:trHeight w:val="397"/>
        </w:trPr>
        <w:tc>
          <w:tcPr>
            <w:tcW w:w="7513" w:type="dxa"/>
          </w:tcPr>
          <w:p w14:paraId="075DE7DD" w14:textId="77777777" w:rsidR="006A039C" w:rsidRPr="00D84A37" w:rsidRDefault="006A039C" w:rsidP="04CB3DB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4CB3DB2">
              <w:rPr>
                <w:rFonts w:ascii="Corbel" w:hAnsi="Corbel"/>
                <w:bCs/>
                <w:smallCaps w:val="0"/>
              </w:rPr>
              <w:t xml:space="preserve">Literatura podstawowa: </w:t>
            </w:r>
          </w:p>
          <w:p w14:paraId="677B27F5" w14:textId="040986B4" w:rsidR="04CB3DB2" w:rsidRDefault="04CB3DB2" w:rsidP="04CB3DB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48C0299" w14:textId="5A3971F6" w:rsidR="00416F8D" w:rsidRPr="00FB0BB6" w:rsidRDefault="00416F8D" w:rsidP="00416F8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18A5F2DA">
              <w:rPr>
                <w:rFonts w:ascii="Corbel" w:hAnsi="Corbel"/>
                <w:sz w:val="24"/>
                <w:szCs w:val="24"/>
              </w:rPr>
              <w:t>1. P.</w:t>
            </w:r>
            <w:r w:rsidR="51A6C20A" w:rsidRPr="18A5F2DA">
              <w:rPr>
                <w:rFonts w:ascii="Corbel" w:hAnsi="Corbel"/>
                <w:sz w:val="24"/>
                <w:szCs w:val="24"/>
              </w:rPr>
              <w:t xml:space="preserve"> </w:t>
            </w:r>
            <w:r w:rsidRPr="18A5F2DA">
              <w:rPr>
                <w:rFonts w:ascii="Corbel" w:hAnsi="Corbel"/>
                <w:sz w:val="24"/>
                <w:szCs w:val="24"/>
              </w:rPr>
              <w:t xml:space="preserve">Suski, </w:t>
            </w:r>
            <w:r w:rsidRPr="18A5F2DA">
              <w:rPr>
                <w:rFonts w:ascii="Corbel" w:hAnsi="Corbel"/>
                <w:i/>
                <w:iCs/>
                <w:sz w:val="24"/>
                <w:szCs w:val="24"/>
              </w:rPr>
              <w:t>Stowarzyszenia i fundacje</w:t>
            </w:r>
            <w:r w:rsidRPr="18A5F2DA">
              <w:rPr>
                <w:rFonts w:ascii="Corbel" w:hAnsi="Corbel"/>
                <w:sz w:val="24"/>
                <w:szCs w:val="24"/>
              </w:rPr>
              <w:t>, Warszawa 2018,</w:t>
            </w:r>
          </w:p>
          <w:p w14:paraId="5A4C6971" w14:textId="6AF83805" w:rsidR="00416F8D" w:rsidRPr="00FB0BB6" w:rsidRDefault="00416F8D" w:rsidP="00416F8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FB0BB6">
              <w:rPr>
                <w:rFonts w:ascii="Corbel" w:hAnsi="Corbel"/>
                <w:sz w:val="24"/>
                <w:szCs w:val="24"/>
              </w:rPr>
              <w:t xml:space="preserve">K. </w:t>
            </w:r>
            <w:proofErr w:type="spellStart"/>
            <w:r w:rsidRPr="00FB0BB6">
              <w:rPr>
                <w:rFonts w:ascii="Corbel" w:hAnsi="Corbel"/>
                <w:sz w:val="24"/>
                <w:szCs w:val="24"/>
              </w:rPr>
              <w:t>Trzpioła</w:t>
            </w:r>
            <w:proofErr w:type="spellEnd"/>
            <w:r w:rsidRPr="00FB0BB6">
              <w:rPr>
                <w:rFonts w:ascii="Corbel" w:hAnsi="Corbel"/>
                <w:sz w:val="24"/>
                <w:szCs w:val="24"/>
              </w:rPr>
              <w:t>, M. Grabowska-</w:t>
            </w:r>
            <w:proofErr w:type="spellStart"/>
            <w:r w:rsidRPr="00FB0BB6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Pr="00FB0BB6">
              <w:rPr>
                <w:rFonts w:ascii="Corbel" w:hAnsi="Corbel"/>
                <w:sz w:val="24"/>
                <w:szCs w:val="24"/>
              </w:rPr>
              <w:t xml:space="preserve">, M. </w:t>
            </w:r>
            <w:proofErr w:type="spellStart"/>
            <w:r w:rsidRPr="00FB0BB6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Pr="00FB0BB6">
              <w:rPr>
                <w:rFonts w:ascii="Corbel" w:hAnsi="Corbel"/>
                <w:sz w:val="24"/>
                <w:szCs w:val="24"/>
              </w:rPr>
              <w:t xml:space="preserve">, S. </w:t>
            </w:r>
            <w:proofErr w:type="spellStart"/>
            <w:r w:rsidRPr="00FB0BB6">
              <w:rPr>
                <w:rFonts w:ascii="Corbel" w:hAnsi="Corbel"/>
                <w:sz w:val="24"/>
                <w:szCs w:val="24"/>
              </w:rPr>
              <w:t>Liżewski</w:t>
            </w:r>
            <w:proofErr w:type="spellEnd"/>
            <w:r w:rsidRPr="00FB0BB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B0BB6">
              <w:rPr>
                <w:rFonts w:ascii="Corbel" w:hAnsi="Corbel"/>
                <w:i/>
                <w:iCs/>
                <w:sz w:val="24"/>
                <w:szCs w:val="24"/>
              </w:rPr>
              <w:t>Ustawa o działalności pożytku publicznego i o wolontariacie z komentarzem ekspertów</w:t>
            </w:r>
            <w:r w:rsidRPr="00FB0BB6">
              <w:rPr>
                <w:rFonts w:ascii="Corbel" w:hAnsi="Corbel"/>
                <w:sz w:val="24"/>
                <w:szCs w:val="24"/>
              </w:rPr>
              <w:t>, Warszawa 2019,</w:t>
            </w:r>
          </w:p>
          <w:p w14:paraId="4076074A" w14:textId="4F8A1492" w:rsidR="00416F8D" w:rsidRPr="00FB0BB6" w:rsidRDefault="00416F8D" w:rsidP="00416F8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FB0BB6">
              <w:rPr>
                <w:rFonts w:ascii="Corbel" w:hAnsi="Corbel"/>
                <w:sz w:val="24"/>
                <w:szCs w:val="24"/>
              </w:rPr>
              <w:t xml:space="preserve">R. Barański, J. Kotowski, </w:t>
            </w:r>
            <w:r w:rsidRPr="00FB0BB6">
              <w:rPr>
                <w:rFonts w:ascii="Corbel" w:hAnsi="Corbel"/>
                <w:i/>
                <w:iCs/>
                <w:sz w:val="24"/>
                <w:szCs w:val="24"/>
              </w:rPr>
              <w:t>Fundacje i stowarzyszenia</w:t>
            </w:r>
            <w:r w:rsidRPr="00FB0BB6">
              <w:rPr>
                <w:rFonts w:ascii="Corbel" w:hAnsi="Corbel"/>
                <w:sz w:val="24"/>
                <w:szCs w:val="24"/>
              </w:rPr>
              <w:t>, Warszawa 2016,</w:t>
            </w:r>
          </w:p>
          <w:p w14:paraId="3E2BC91B" w14:textId="0B0289A9" w:rsidR="006A039C" w:rsidRPr="00E037E0" w:rsidRDefault="00416F8D" w:rsidP="00416F8D">
            <w:pPr>
              <w:pStyle w:val="Bezodstpw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FB0BB6">
              <w:rPr>
                <w:rFonts w:ascii="Corbel" w:hAnsi="Corbel"/>
                <w:sz w:val="24"/>
                <w:szCs w:val="24"/>
              </w:rPr>
              <w:t xml:space="preserve">A. Barczewska-Dziobek, </w:t>
            </w:r>
            <w:r w:rsidRPr="00FB0BB6">
              <w:rPr>
                <w:rStyle w:val="f245a"/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Współpraca jednostek samorządu terytorialnego z organizacjami pozarządowymi - </w:t>
            </w:r>
            <w:r w:rsidRPr="00FB0BB6">
              <w:rPr>
                <w:rStyle w:val="f245b"/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geneza rozwiązań</w:t>
            </w:r>
            <w:r w:rsidRPr="00FB0BB6">
              <w:rPr>
                <w:rStyle w:val="f245b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„Samorząd Terytorialny”, 1-2/2016.</w:t>
            </w:r>
          </w:p>
        </w:tc>
      </w:tr>
      <w:tr w:rsidR="006A039C" w:rsidRPr="00397492" w14:paraId="35549EA2" w14:textId="77777777" w:rsidTr="18A5F2DA">
        <w:trPr>
          <w:trHeight w:val="397"/>
        </w:trPr>
        <w:tc>
          <w:tcPr>
            <w:tcW w:w="7513" w:type="dxa"/>
          </w:tcPr>
          <w:p w14:paraId="0BF5E086" w14:textId="77777777" w:rsidR="006A039C" w:rsidRPr="00D84A37" w:rsidRDefault="006A039C" w:rsidP="04CB3DB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4CB3DB2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1DB3A5E9" w14:textId="5B04B316" w:rsidR="04CB3DB2" w:rsidRDefault="04CB3DB2" w:rsidP="04CB3DB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5BA0218" w14:textId="7F440F82" w:rsidR="00416F8D" w:rsidRPr="00FB0BB6" w:rsidRDefault="00416F8D" w:rsidP="00416F8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FB0BB6">
              <w:rPr>
                <w:rFonts w:ascii="Corbel" w:hAnsi="Corbel"/>
                <w:sz w:val="24"/>
                <w:szCs w:val="24"/>
              </w:rPr>
              <w:t xml:space="preserve">H. Izdebski, </w:t>
            </w:r>
            <w:r w:rsidRPr="00FB0BB6">
              <w:rPr>
                <w:rFonts w:ascii="Corbel" w:hAnsi="Corbel"/>
                <w:i/>
                <w:iCs/>
                <w:sz w:val="24"/>
                <w:szCs w:val="24"/>
              </w:rPr>
              <w:t>Fundacje i stowarzyszenia. Komentarz, orzecznictwo, skorowidz</w:t>
            </w:r>
            <w:r w:rsidRPr="00FB0BB6">
              <w:rPr>
                <w:rFonts w:ascii="Corbel" w:hAnsi="Corbel"/>
                <w:sz w:val="24"/>
                <w:szCs w:val="24"/>
              </w:rPr>
              <w:t xml:space="preserve">, Warszawa 2001, </w:t>
            </w:r>
          </w:p>
          <w:p w14:paraId="1BEEFF74" w14:textId="7113F2B2" w:rsidR="00416F8D" w:rsidRPr="00FB0BB6" w:rsidRDefault="00416F8D" w:rsidP="00416F8D">
            <w:pPr>
              <w:pStyle w:val="Bezodstpw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FB0BB6">
              <w:rPr>
                <w:rFonts w:ascii="Corbel" w:hAnsi="Corbel"/>
                <w:sz w:val="24"/>
                <w:szCs w:val="24"/>
              </w:rPr>
              <w:t xml:space="preserve">P. Staszczyk, </w:t>
            </w:r>
            <w:r w:rsidRPr="00FB0BB6">
              <w:rPr>
                <w:rFonts w:ascii="Corbel" w:hAnsi="Corbel"/>
                <w:i/>
                <w:iCs/>
                <w:sz w:val="24"/>
                <w:szCs w:val="24"/>
              </w:rPr>
              <w:t xml:space="preserve">Ustawa o działalności pożytku publicznego i o wolontariacie. </w:t>
            </w:r>
            <w:proofErr w:type="spellStart"/>
            <w:r w:rsidRPr="00FB0BB6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Komentarz</w:t>
            </w:r>
            <w:proofErr w:type="spellEnd"/>
            <w:r w:rsidRPr="00FB0BB6">
              <w:rPr>
                <w:rFonts w:ascii="Corbel" w:hAnsi="Corbel"/>
                <w:sz w:val="24"/>
                <w:szCs w:val="24"/>
                <w:lang w:val="en-US"/>
              </w:rPr>
              <w:t>, Warszawa 2013,</w:t>
            </w:r>
          </w:p>
          <w:p w14:paraId="6E790F80" w14:textId="3ACAC97A" w:rsidR="00E037E0" w:rsidRPr="00E037E0" w:rsidRDefault="00416F8D" w:rsidP="00416F8D">
            <w:pPr>
              <w:pStyle w:val="Bezodstpw"/>
              <w:jc w:val="both"/>
              <w:rPr>
                <w:rFonts w:ascii="Corbel" w:hAnsi="Corbel"/>
                <w:b/>
                <w:smallCaps/>
                <w:lang w:val="en-US"/>
              </w:rPr>
            </w:pP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3. A. </w:t>
            </w:r>
            <w:proofErr w:type="spellStart"/>
            <w:r w:rsidRPr="00FB0BB6">
              <w:rPr>
                <w:rFonts w:ascii="Corbel" w:hAnsi="Corbel"/>
                <w:sz w:val="24"/>
                <w:szCs w:val="24"/>
                <w:lang w:val="en-US"/>
              </w:rPr>
              <w:t>Barczewska-Dziobek</w:t>
            </w:r>
            <w:proofErr w:type="spellEnd"/>
            <w:r w:rsidRPr="00FB0BB6">
              <w:rPr>
                <w:rFonts w:ascii="Corbel" w:hAnsi="Corbel"/>
                <w:sz w:val="24"/>
                <w:szCs w:val="24"/>
                <w:lang w:val="en-US"/>
              </w:rPr>
              <w:t xml:space="preserve">, </w:t>
            </w:r>
            <w:r w:rsidRPr="00FB0BB6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Cooperation of non-governmental </w:t>
            </w:r>
            <w:proofErr w:type="spellStart"/>
            <w:r w:rsidRPr="00FB0BB6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organisations</w:t>
            </w:r>
            <w:proofErr w:type="spellEnd"/>
            <w:r w:rsidRPr="00FB0BB6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with public administration as implementation of the constitutional principle of subsidiarity</w:t>
            </w:r>
            <w:r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, “</w:t>
            </w:r>
            <w:proofErr w:type="spellStart"/>
            <w:r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Przegląd</w:t>
            </w:r>
            <w:proofErr w:type="spellEnd"/>
            <w:r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Prawa</w:t>
            </w:r>
            <w:proofErr w:type="spellEnd"/>
            <w:r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Publicznego</w:t>
            </w:r>
            <w:proofErr w:type="spellEnd"/>
            <w:r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”, 10/2016.</w:t>
            </w:r>
          </w:p>
        </w:tc>
      </w:tr>
    </w:tbl>
    <w:p w14:paraId="0A566D85" w14:textId="77777777" w:rsidR="0085747A" w:rsidRPr="00E037E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0BD8FF9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1" w:name="_GoBack"/>
      <w:bookmarkEnd w:id="1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46AEF" w14:textId="77777777" w:rsidR="00EF32DB" w:rsidRDefault="00EF32DB" w:rsidP="00C16ABF">
      <w:pPr>
        <w:spacing w:after="0" w:line="240" w:lineRule="auto"/>
      </w:pPr>
      <w:r>
        <w:separator/>
      </w:r>
    </w:p>
  </w:endnote>
  <w:endnote w:type="continuationSeparator" w:id="0">
    <w:p w14:paraId="24052416" w14:textId="77777777" w:rsidR="00EF32DB" w:rsidRDefault="00EF32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A6B91" w14:textId="77777777" w:rsidR="00EF32DB" w:rsidRDefault="00EF32DB" w:rsidP="00C16ABF">
      <w:pPr>
        <w:spacing w:after="0" w:line="240" w:lineRule="auto"/>
      </w:pPr>
      <w:r>
        <w:separator/>
      </w:r>
    </w:p>
  </w:footnote>
  <w:footnote w:type="continuationSeparator" w:id="0">
    <w:p w14:paraId="6B165521" w14:textId="77777777" w:rsidR="00EF32DB" w:rsidRDefault="00EF32DB" w:rsidP="00C16ABF">
      <w:pPr>
        <w:spacing w:after="0" w:line="240" w:lineRule="auto"/>
      </w:pPr>
      <w:r>
        <w:continuationSeparator/>
      </w:r>
    </w:p>
  </w:footnote>
  <w:footnote w:id="1">
    <w:p w14:paraId="565E599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D26"/>
    <w:rsid w:val="0006011E"/>
    <w:rsid w:val="00070ED6"/>
    <w:rsid w:val="000742DC"/>
    <w:rsid w:val="00084C12"/>
    <w:rsid w:val="000916E9"/>
    <w:rsid w:val="0009462C"/>
    <w:rsid w:val="00094B12"/>
    <w:rsid w:val="00096C46"/>
    <w:rsid w:val="000A296F"/>
    <w:rsid w:val="000A2A28"/>
    <w:rsid w:val="000A3CDF"/>
    <w:rsid w:val="000A56D0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3CD"/>
    <w:rsid w:val="00281FF2"/>
    <w:rsid w:val="002857DE"/>
    <w:rsid w:val="00291567"/>
    <w:rsid w:val="002936C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22B"/>
    <w:rsid w:val="0030395F"/>
    <w:rsid w:val="00305C92"/>
    <w:rsid w:val="003151C5"/>
    <w:rsid w:val="00315914"/>
    <w:rsid w:val="003343CF"/>
    <w:rsid w:val="00346FE9"/>
    <w:rsid w:val="0034759A"/>
    <w:rsid w:val="003503F6"/>
    <w:rsid w:val="003530DD"/>
    <w:rsid w:val="00363F78"/>
    <w:rsid w:val="00397492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6F8D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E53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5B1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39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0C6F"/>
    <w:rsid w:val="00763BF1"/>
    <w:rsid w:val="00766FD4"/>
    <w:rsid w:val="0078168C"/>
    <w:rsid w:val="00787C2A"/>
    <w:rsid w:val="00790E27"/>
    <w:rsid w:val="007923FF"/>
    <w:rsid w:val="007A4022"/>
    <w:rsid w:val="007A6E6E"/>
    <w:rsid w:val="007C3299"/>
    <w:rsid w:val="007C3BCC"/>
    <w:rsid w:val="007C4546"/>
    <w:rsid w:val="007D6E56"/>
    <w:rsid w:val="007F4155"/>
    <w:rsid w:val="00800111"/>
    <w:rsid w:val="0081554D"/>
    <w:rsid w:val="0081707E"/>
    <w:rsid w:val="008449B3"/>
    <w:rsid w:val="008552A2"/>
    <w:rsid w:val="0085747A"/>
    <w:rsid w:val="00871C5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3D8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0804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173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5B0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180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37E0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33D3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32DB"/>
    <w:rsid w:val="00F070AB"/>
    <w:rsid w:val="00F17567"/>
    <w:rsid w:val="00F27A7B"/>
    <w:rsid w:val="00F526AF"/>
    <w:rsid w:val="00F617C3"/>
    <w:rsid w:val="00F7066B"/>
    <w:rsid w:val="00F70FE6"/>
    <w:rsid w:val="00F83B28"/>
    <w:rsid w:val="00F9642D"/>
    <w:rsid w:val="00F974DA"/>
    <w:rsid w:val="00FA46E5"/>
    <w:rsid w:val="00FB7DBA"/>
    <w:rsid w:val="00FC1C25"/>
    <w:rsid w:val="00FC3F45"/>
    <w:rsid w:val="00FC5F0B"/>
    <w:rsid w:val="00FD503F"/>
    <w:rsid w:val="00FD7589"/>
    <w:rsid w:val="00FF016A"/>
    <w:rsid w:val="00FF1401"/>
    <w:rsid w:val="00FF5E7D"/>
    <w:rsid w:val="04CB3DB2"/>
    <w:rsid w:val="071103DD"/>
    <w:rsid w:val="095EC2D6"/>
    <w:rsid w:val="0DE662EB"/>
    <w:rsid w:val="1425FD34"/>
    <w:rsid w:val="142677B4"/>
    <w:rsid w:val="18A5F2DA"/>
    <w:rsid w:val="245FC3F6"/>
    <w:rsid w:val="2492AE61"/>
    <w:rsid w:val="280D79A8"/>
    <w:rsid w:val="2AA89F50"/>
    <w:rsid w:val="34A00F1D"/>
    <w:rsid w:val="44F63A5A"/>
    <w:rsid w:val="468CB604"/>
    <w:rsid w:val="50776049"/>
    <w:rsid w:val="51A6C20A"/>
    <w:rsid w:val="57E147F6"/>
    <w:rsid w:val="65C57ADC"/>
    <w:rsid w:val="7069EB34"/>
    <w:rsid w:val="77DA72D5"/>
    <w:rsid w:val="78E326BC"/>
    <w:rsid w:val="7E18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C433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245a">
    <w:name w:val="f_245a"/>
    <w:basedOn w:val="Domylnaczcionkaakapitu"/>
    <w:rsid w:val="00E037E0"/>
  </w:style>
  <w:style w:type="character" w:customStyle="1" w:styleId="f245b">
    <w:name w:val="f_245b"/>
    <w:basedOn w:val="Domylnaczcionkaakapitu"/>
    <w:rsid w:val="00E03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1C5CB-FDEF-4D76-86DB-D2CF2E81D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1181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7</cp:revision>
  <cp:lastPrinted>2019-02-06T12:12:00Z</cp:lastPrinted>
  <dcterms:created xsi:type="dcterms:W3CDTF">2023-09-11T16:22:00Z</dcterms:created>
  <dcterms:modified xsi:type="dcterms:W3CDTF">2024-09-03T13:00:00Z</dcterms:modified>
</cp:coreProperties>
</file>